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03757" w14:textId="77777777" w:rsidR="00D53BD1" w:rsidRDefault="00D53BD1" w:rsidP="0059746F">
      <w:pPr>
        <w:pStyle w:val="Unittitle"/>
      </w:pPr>
      <w:r>
        <w:t>3. Construction design principles</w:t>
      </w:r>
    </w:p>
    <w:p w14:paraId="7E47DA52" w14:textId="77777777" w:rsidR="00D53BD1" w:rsidRPr="001428C0" w:rsidRDefault="00D53BD1" w:rsidP="001428C0">
      <w:pPr>
        <w:pStyle w:val="Heading1"/>
      </w:pPr>
      <w:r w:rsidRPr="001428C0">
        <w:t>Worksheet 11: Roles of the planning team (1) (learner)</w:t>
      </w:r>
    </w:p>
    <w:p w14:paraId="258F7433" w14:textId="77777777" w:rsidR="00D53BD1" w:rsidRPr="005146F2" w:rsidRDefault="00D53BD1" w:rsidP="009D3BD7">
      <w:pPr>
        <w:rPr>
          <w:szCs w:val="22"/>
        </w:rPr>
      </w:pPr>
      <w:r w:rsidRPr="005146F2">
        <w:rPr>
          <w:szCs w:val="22"/>
        </w:rPr>
        <w:t>Answer these questions.</w:t>
      </w:r>
    </w:p>
    <w:p w14:paraId="0B699E79" w14:textId="77777777" w:rsidR="00D53BD1" w:rsidRPr="005146F2" w:rsidRDefault="00D53BD1" w:rsidP="0053451F">
      <w:pPr>
        <w:rPr>
          <w:szCs w:val="22"/>
        </w:rPr>
      </w:pPr>
    </w:p>
    <w:p w14:paraId="6DF1488B" w14:textId="77777777" w:rsidR="00D53BD1" w:rsidRPr="005146F2" w:rsidRDefault="00D53BD1" w:rsidP="008D223D">
      <w:pPr>
        <w:pStyle w:val="Normalnumberedlist"/>
        <w:numPr>
          <w:ilvl w:val="0"/>
          <w:numId w:val="36"/>
        </w:numPr>
        <w:rPr>
          <w:szCs w:val="22"/>
        </w:rPr>
      </w:pPr>
      <w:r w:rsidRPr="005146F2">
        <w:rPr>
          <w:szCs w:val="22"/>
          <w:lang w:val="en-US"/>
        </w:rPr>
        <w:t>Who is the client and what is their role in the design/planning stage?</w:t>
      </w:r>
    </w:p>
    <w:p w14:paraId="5C78EC5D" w14:textId="77777777" w:rsidR="00D53BD1" w:rsidRPr="005146F2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26108CF8" w14:textId="77777777" w:rsidR="00D53BD1" w:rsidRPr="005146F2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3FCD01F" w14:textId="77777777" w:rsidR="00D53BD1" w:rsidRPr="005146F2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4C920C8" w14:textId="77777777" w:rsidR="00D53BD1" w:rsidRPr="005146F2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2FB8B98" w14:textId="77777777" w:rsidR="00D53BD1" w:rsidRPr="005146F2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72738A2" w14:textId="77777777" w:rsidR="00D53BD1" w:rsidRPr="005146F2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6B486B3" w14:textId="77777777" w:rsidR="00D53BD1" w:rsidRPr="005146F2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6A077CA" w14:textId="77777777" w:rsidR="00D53BD1" w:rsidRPr="005146F2" w:rsidRDefault="00D53BD1" w:rsidP="008D223D">
      <w:pPr>
        <w:pStyle w:val="Normalnumberedlist"/>
        <w:numPr>
          <w:ilvl w:val="0"/>
          <w:numId w:val="36"/>
        </w:numPr>
        <w:rPr>
          <w:szCs w:val="22"/>
        </w:rPr>
      </w:pPr>
      <w:r w:rsidRPr="005146F2">
        <w:rPr>
          <w:szCs w:val="22"/>
        </w:rPr>
        <w:t>What is the role of an architect?</w:t>
      </w:r>
    </w:p>
    <w:p w14:paraId="45205667" w14:textId="77777777" w:rsidR="00D53BD1" w:rsidRPr="005146F2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049F74FA" w14:textId="77777777" w:rsidR="00D53BD1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74576033" w14:textId="77777777" w:rsidR="00D53BD1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57128C5F" w14:textId="77777777" w:rsidR="00D53BD1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7D9FFE7C" w14:textId="77777777" w:rsidR="00D53BD1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7DF2E36A" w14:textId="77777777" w:rsidR="00D53BD1" w:rsidRPr="00645E2A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6A0B49D3" w14:textId="77777777" w:rsidR="00D53BD1" w:rsidRPr="00645E2A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4E1C0848" w14:textId="77777777" w:rsidR="00D53BD1" w:rsidRPr="00645E2A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247689D3" w14:textId="77777777" w:rsidR="00D53BD1" w:rsidRPr="005146F2" w:rsidRDefault="00D53BD1" w:rsidP="008D223D">
      <w:pPr>
        <w:pStyle w:val="Normalnumberedlist"/>
        <w:numPr>
          <w:ilvl w:val="0"/>
          <w:numId w:val="36"/>
        </w:numPr>
        <w:rPr>
          <w:szCs w:val="22"/>
        </w:rPr>
      </w:pPr>
      <w:r w:rsidRPr="005146F2">
        <w:rPr>
          <w:szCs w:val="22"/>
        </w:rPr>
        <w:t>What is the main difference between a civil engineer and a structural engineer?</w:t>
      </w:r>
    </w:p>
    <w:p w14:paraId="72922B0E" w14:textId="77777777" w:rsidR="00D53BD1" w:rsidRPr="005146F2" w:rsidRDefault="00D53BD1" w:rsidP="0059746F">
      <w:pPr>
        <w:pStyle w:val="Normalnumberedlist"/>
        <w:numPr>
          <w:ilvl w:val="0"/>
          <w:numId w:val="0"/>
        </w:numPr>
        <w:ind w:left="720"/>
        <w:rPr>
          <w:szCs w:val="22"/>
        </w:rPr>
      </w:pPr>
    </w:p>
    <w:p w14:paraId="6C8ABC42" w14:textId="77777777" w:rsidR="00D53BD1" w:rsidRPr="005146F2" w:rsidRDefault="00D53BD1" w:rsidP="00B175DC">
      <w:pPr>
        <w:pStyle w:val="Normalnumberedlist"/>
        <w:numPr>
          <w:ilvl w:val="0"/>
          <w:numId w:val="0"/>
        </w:numPr>
        <w:ind w:left="720"/>
        <w:rPr>
          <w:szCs w:val="22"/>
          <w:lang w:val="en-US"/>
        </w:rPr>
      </w:pPr>
    </w:p>
    <w:p w14:paraId="216519B4" w14:textId="77777777" w:rsidR="00D53BD1" w:rsidRPr="005146F2" w:rsidRDefault="00D53BD1" w:rsidP="007C6A5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3E97CD42" w14:textId="77777777" w:rsidR="00D53BD1" w:rsidRPr="005146F2" w:rsidRDefault="00D53BD1" w:rsidP="007C6A5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60AA1FA9" w14:textId="77777777" w:rsidR="00D53BD1" w:rsidRPr="005146F2" w:rsidRDefault="00D53BD1" w:rsidP="007C6A5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798D898E" w14:textId="77777777" w:rsidR="00D53BD1" w:rsidRPr="005146F2" w:rsidRDefault="00D53BD1" w:rsidP="007C6A5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45E313C2" w14:textId="77777777" w:rsidR="00D53BD1" w:rsidRPr="005146F2" w:rsidRDefault="00D53BD1" w:rsidP="007C6A5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3379C707" w14:textId="77777777" w:rsidR="00D53BD1" w:rsidRPr="005146F2" w:rsidRDefault="00D53BD1" w:rsidP="007C6A5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61D5314E" w14:textId="77777777" w:rsidR="00D53BD1" w:rsidRPr="005146F2" w:rsidRDefault="00D53BD1" w:rsidP="00B175DC">
      <w:pPr>
        <w:pStyle w:val="Normalnumberedlist"/>
        <w:numPr>
          <w:ilvl w:val="0"/>
          <w:numId w:val="0"/>
        </w:numPr>
        <w:ind w:left="720"/>
        <w:rPr>
          <w:szCs w:val="22"/>
          <w:lang w:val="en-US"/>
        </w:rPr>
      </w:pPr>
    </w:p>
    <w:p w14:paraId="4AD16E67" w14:textId="77777777" w:rsidR="00D53BD1" w:rsidRPr="005146F2" w:rsidRDefault="00D53BD1" w:rsidP="008D223D">
      <w:pPr>
        <w:pStyle w:val="Normalnumberedlist"/>
        <w:numPr>
          <w:ilvl w:val="0"/>
          <w:numId w:val="36"/>
        </w:numPr>
        <w:rPr>
          <w:szCs w:val="22"/>
        </w:rPr>
      </w:pPr>
      <w:r w:rsidRPr="005146F2">
        <w:rPr>
          <w:szCs w:val="22"/>
        </w:rPr>
        <w:t>What information will a land surveyor produce?</w:t>
      </w:r>
    </w:p>
    <w:p w14:paraId="5F8542ED" w14:textId="77777777" w:rsidR="00D53BD1" w:rsidRPr="00645E2A" w:rsidRDefault="00D53BD1" w:rsidP="0053451F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16657250" w14:textId="77777777" w:rsidR="00D53BD1" w:rsidRPr="00645E2A" w:rsidRDefault="00D53BD1" w:rsidP="0053451F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4CDF3656" w14:textId="77777777" w:rsidR="00D53BD1" w:rsidRPr="00645E2A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2A3461D4" w14:textId="77777777" w:rsidR="00D53BD1" w:rsidRPr="00645E2A" w:rsidRDefault="00D53BD1" w:rsidP="00A553CD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3699BAAA" w14:textId="77777777" w:rsidR="00D53BD1" w:rsidRPr="00645E2A" w:rsidRDefault="00D53BD1" w:rsidP="00A553CD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429ACB86" w14:textId="77777777" w:rsidR="00D53BD1" w:rsidRPr="00645E2A" w:rsidRDefault="00D53BD1" w:rsidP="00A553CD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477E9D42" w14:textId="77777777" w:rsidR="00D53BD1" w:rsidRPr="00645E2A" w:rsidRDefault="00D53BD1" w:rsidP="00110217">
      <w:pPr>
        <w:rPr>
          <w:rFonts w:cs="Arial"/>
          <w:sz w:val="24"/>
        </w:rPr>
      </w:pPr>
    </w:p>
    <w:p w14:paraId="5F63D50D" w14:textId="77777777" w:rsidR="00D53BD1" w:rsidRPr="00645E2A" w:rsidRDefault="00D53BD1" w:rsidP="00B519EA">
      <w:pPr>
        <w:pStyle w:val="Answer"/>
        <w:ind w:left="0"/>
        <w:rPr>
          <w:sz w:val="24"/>
          <w:szCs w:val="24"/>
        </w:rPr>
      </w:pPr>
    </w:p>
    <w:p w14:paraId="13F13907" w14:textId="77777777" w:rsidR="00D53BD1" w:rsidRDefault="00D53BD1" w:rsidP="00474F67">
      <w:pPr>
        <w:rPr>
          <w:rFonts w:cs="Arial"/>
          <w:szCs w:val="22"/>
        </w:rPr>
      </w:pPr>
    </w:p>
    <w:p w14:paraId="28258B33" w14:textId="77777777" w:rsidR="00D53BD1" w:rsidRDefault="00D53BD1" w:rsidP="00AD179E">
      <w:pPr>
        <w:pStyle w:val="Answer"/>
        <w:tabs>
          <w:tab w:val="left" w:pos="2400"/>
        </w:tabs>
      </w:pPr>
      <w:r>
        <w:tab/>
      </w:r>
    </w:p>
    <w:p w14:paraId="2E7D55DF" w14:textId="77777777" w:rsidR="00474F67" w:rsidRDefault="00474F67" w:rsidP="00474F67">
      <w:pPr>
        <w:rPr>
          <w:rFonts w:cs="Arial"/>
          <w:szCs w:val="22"/>
        </w:rPr>
      </w:pPr>
    </w:p>
    <w:p w14:paraId="19542089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3432B" w14:textId="77777777" w:rsidR="00EE3424" w:rsidRDefault="00EE3424">
      <w:pPr>
        <w:spacing w:before="0" w:after="0"/>
      </w:pPr>
      <w:r>
        <w:separator/>
      </w:r>
    </w:p>
  </w:endnote>
  <w:endnote w:type="continuationSeparator" w:id="0">
    <w:p w14:paraId="75BAD193" w14:textId="77777777" w:rsidR="00EE3424" w:rsidRDefault="00EE34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2054B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90092CF" wp14:editId="460CDBED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490C577" w14:textId="68DEEAA3" w:rsidR="00002DC1" w:rsidRPr="006953AB" w:rsidRDefault="00124F8D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124F8D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0F41C08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0092C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1490C577" w14:textId="68DEEAA3" w:rsidR="00002DC1" w:rsidRPr="006953AB" w:rsidRDefault="00124F8D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124F8D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0F41C08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65DECEF" wp14:editId="0C5784D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978B4" w14:textId="77777777" w:rsidR="00EE3424" w:rsidRDefault="00EE3424">
      <w:pPr>
        <w:spacing w:before="0" w:after="0"/>
      </w:pPr>
      <w:r>
        <w:separator/>
      </w:r>
    </w:p>
  </w:footnote>
  <w:footnote w:type="continuationSeparator" w:id="0">
    <w:p w14:paraId="6B251F45" w14:textId="77777777" w:rsidR="00EE3424" w:rsidRDefault="00EE342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33921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98B1413" wp14:editId="678E14EF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7313870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0C614BA" wp14:editId="5A15FFB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CA3A5C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3803A9"/>
    <w:multiLevelType w:val="hybridMultilevel"/>
    <w:tmpl w:val="7F3C8F4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AD4569"/>
    <w:multiLevelType w:val="hybridMultilevel"/>
    <w:tmpl w:val="AEE29120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2890935">
    <w:abstractNumId w:val="4"/>
  </w:num>
  <w:num w:numId="2" w16cid:durableId="571694363">
    <w:abstractNumId w:val="15"/>
  </w:num>
  <w:num w:numId="3" w16cid:durableId="683821521">
    <w:abstractNumId w:val="22"/>
  </w:num>
  <w:num w:numId="4" w16cid:durableId="176651777">
    <w:abstractNumId w:val="17"/>
  </w:num>
  <w:num w:numId="5" w16cid:durableId="1751805678">
    <w:abstractNumId w:val="7"/>
  </w:num>
  <w:num w:numId="6" w16cid:durableId="232399189">
    <w:abstractNumId w:val="16"/>
  </w:num>
  <w:num w:numId="7" w16cid:durableId="1630472873">
    <w:abstractNumId w:val="7"/>
  </w:num>
  <w:num w:numId="8" w16cid:durableId="225990807">
    <w:abstractNumId w:val="1"/>
  </w:num>
  <w:num w:numId="9" w16cid:durableId="331955680">
    <w:abstractNumId w:val="7"/>
    <w:lvlOverride w:ilvl="0">
      <w:startOverride w:val="1"/>
    </w:lvlOverride>
  </w:num>
  <w:num w:numId="10" w16cid:durableId="1279288770">
    <w:abstractNumId w:val="18"/>
  </w:num>
  <w:num w:numId="11" w16cid:durableId="95754858">
    <w:abstractNumId w:val="14"/>
  </w:num>
  <w:num w:numId="12" w16cid:durableId="1543975758">
    <w:abstractNumId w:val="5"/>
  </w:num>
  <w:num w:numId="13" w16cid:durableId="166991622">
    <w:abstractNumId w:val="13"/>
  </w:num>
  <w:num w:numId="14" w16cid:durableId="373697824">
    <w:abstractNumId w:val="19"/>
  </w:num>
  <w:num w:numId="15" w16cid:durableId="1210071844">
    <w:abstractNumId w:val="11"/>
  </w:num>
  <w:num w:numId="16" w16cid:durableId="1412853657">
    <w:abstractNumId w:val="6"/>
  </w:num>
  <w:num w:numId="17" w16cid:durableId="753863407">
    <w:abstractNumId w:val="25"/>
  </w:num>
  <w:num w:numId="18" w16cid:durableId="1442259123">
    <w:abstractNumId w:val="26"/>
  </w:num>
  <w:num w:numId="19" w16cid:durableId="81493350">
    <w:abstractNumId w:val="3"/>
  </w:num>
  <w:num w:numId="20" w16cid:durableId="637691217">
    <w:abstractNumId w:val="2"/>
  </w:num>
  <w:num w:numId="21" w16cid:durableId="955522210">
    <w:abstractNumId w:val="9"/>
  </w:num>
  <w:num w:numId="22" w16cid:durableId="742415625">
    <w:abstractNumId w:val="9"/>
    <w:lvlOverride w:ilvl="0">
      <w:startOverride w:val="1"/>
    </w:lvlOverride>
  </w:num>
  <w:num w:numId="23" w16cid:durableId="1049569268">
    <w:abstractNumId w:val="23"/>
  </w:num>
  <w:num w:numId="24" w16cid:durableId="1822426760">
    <w:abstractNumId w:val="9"/>
    <w:lvlOverride w:ilvl="0">
      <w:startOverride w:val="1"/>
    </w:lvlOverride>
  </w:num>
  <w:num w:numId="25" w16cid:durableId="1736777232">
    <w:abstractNumId w:val="9"/>
    <w:lvlOverride w:ilvl="0">
      <w:startOverride w:val="1"/>
    </w:lvlOverride>
  </w:num>
  <w:num w:numId="26" w16cid:durableId="1017929522">
    <w:abstractNumId w:val="10"/>
  </w:num>
  <w:num w:numId="27" w16cid:durableId="71318318">
    <w:abstractNumId w:val="20"/>
  </w:num>
  <w:num w:numId="28" w16cid:durableId="800269471">
    <w:abstractNumId w:val="9"/>
    <w:lvlOverride w:ilvl="0">
      <w:startOverride w:val="1"/>
    </w:lvlOverride>
  </w:num>
  <w:num w:numId="29" w16cid:durableId="1951937183">
    <w:abstractNumId w:val="21"/>
  </w:num>
  <w:num w:numId="30" w16cid:durableId="605507614">
    <w:abstractNumId w:val="9"/>
  </w:num>
  <w:num w:numId="31" w16cid:durableId="1621571794">
    <w:abstractNumId w:val="9"/>
    <w:lvlOverride w:ilvl="0">
      <w:startOverride w:val="1"/>
    </w:lvlOverride>
  </w:num>
  <w:num w:numId="32" w16cid:durableId="283969004">
    <w:abstractNumId w:val="9"/>
    <w:lvlOverride w:ilvl="0">
      <w:startOverride w:val="1"/>
    </w:lvlOverride>
  </w:num>
  <w:num w:numId="33" w16cid:durableId="808714987">
    <w:abstractNumId w:val="0"/>
  </w:num>
  <w:num w:numId="34" w16cid:durableId="593560058">
    <w:abstractNumId w:val="12"/>
  </w:num>
  <w:num w:numId="35" w16cid:durableId="1606036201">
    <w:abstractNumId w:val="24"/>
  </w:num>
  <w:num w:numId="36" w16cid:durableId="8428183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D1"/>
    <w:rsid w:val="00002DC1"/>
    <w:rsid w:val="000033BD"/>
    <w:rsid w:val="0007243A"/>
    <w:rsid w:val="00082C62"/>
    <w:rsid w:val="000B231F"/>
    <w:rsid w:val="000C1804"/>
    <w:rsid w:val="000E194B"/>
    <w:rsid w:val="00110217"/>
    <w:rsid w:val="00124F8D"/>
    <w:rsid w:val="001428C0"/>
    <w:rsid w:val="00152AC3"/>
    <w:rsid w:val="00156AF3"/>
    <w:rsid w:val="0019491D"/>
    <w:rsid w:val="001F74AD"/>
    <w:rsid w:val="002D07A8"/>
    <w:rsid w:val="003405EA"/>
    <w:rsid w:val="003916EC"/>
    <w:rsid w:val="003B1E21"/>
    <w:rsid w:val="003F7F14"/>
    <w:rsid w:val="00404B31"/>
    <w:rsid w:val="00474F67"/>
    <w:rsid w:val="0048500D"/>
    <w:rsid w:val="005146F2"/>
    <w:rsid w:val="00524E1B"/>
    <w:rsid w:val="005C49F4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223D"/>
    <w:rsid w:val="008D47A6"/>
    <w:rsid w:val="00932419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3BD1"/>
    <w:rsid w:val="00D56B82"/>
    <w:rsid w:val="00DA2485"/>
    <w:rsid w:val="00DE29A8"/>
    <w:rsid w:val="00EE3424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8F32FC"/>
  <w15:docId w15:val="{B276B950-03DF-4F15-A76D-D129356EF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124F8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19</Words>
  <Characters>364</Characters>
  <Application>Microsoft Office Word</Application>
  <DocSecurity>0</DocSecurity>
  <Lines>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2025-11-18T17:11:00Z</dcterms:created>
  <dcterms:modified xsi:type="dcterms:W3CDTF">2025-11-20T14:09:00Z</dcterms:modified>
</cp:coreProperties>
</file>